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BA5361" w:rsidP="00D31E43">
            <w:pPr>
              <w:pStyle w:val="Heading2"/>
              <w:outlineLvl w:val="1"/>
            </w:pPr>
            <w:r w:rsidRPr="006B40FF">
              <w:rPr>
                <w:noProof/>
                <w:sz w:val="48"/>
              </w:rPr>
              <mc:AlternateContent>
                <mc:Choice Requires="wps">
                  <w:drawing>
                    <wp:anchor distT="0" distB="0" distL="114300" distR="114300" simplePos="0" relativeHeight="251657216" behindDoc="0" locked="1" layoutInCell="1" allowOverlap="1" wp14:anchorId="672C6A5B" wp14:editId="2DF915AD">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38EC65B2" wp14:editId="60062B23">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025373" w:rsidP="00D31E43">
                                        <w:pPr>
                                          <w:pStyle w:val="Footer"/>
                                          <w:ind w:right="52"/>
                                        </w:pPr>
                                        <w:r>
                                          <w:t>These</w:t>
                                        </w:r>
                                        <w:r w:rsidR="002500FC">
                                          <w:t xml:space="preserve"> CP Consultation</w:t>
                                        </w:r>
                                        <w:r>
                                          <w:t>s</w:t>
                                        </w:r>
                                        <w:r w:rsidR="002500FC">
                                          <w:t xml:space="preserve"> ha</w:t>
                                        </w:r>
                                        <w:r>
                                          <w:t>ve</w:t>
                                        </w:r>
                                        <w:r w:rsidR="002500FC">
                                          <w:t xml:space="preserve"> been issued as part of CPC</w:t>
                                        </w:r>
                                        <w:r w:rsidR="00D31E43">
                                          <w:t>00765</w:t>
                                        </w:r>
                                        <w:r w:rsidR="002500FC">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67B1D6DF" wp14:editId="2C8D1E3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73711A">
                                    <w:trPr>
                                      <w:trHeight w:val="2728"/>
                                    </w:trPr>
                                    <w:tc>
                                      <w:tcPr>
                                        <w:tcW w:w="2226" w:type="dxa"/>
                                        <w:tcBorders>
                                          <w:bottom w:val="nil"/>
                                        </w:tcBorders>
                                      </w:tcPr>
                                      <w:p w:rsidR="00057D88" w:rsidRDefault="00896C5A" w:rsidP="006B40FF">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E44D1" w:rsidP="007E44D1">
                                        <w:pPr>
                                          <w:pStyle w:val="Footer"/>
                                        </w:pPr>
                                        <w:r>
                                          <w:t>Individual response</w:t>
                                        </w:r>
                                        <w:r w:rsidR="0073711A">
                                          <w:t xml:space="preserve"> form</w:t>
                                        </w:r>
                                        <w:r>
                                          <w:t>s are</w:t>
                                        </w:r>
                                        <w:r w:rsidR="0073711A">
                                          <w:t xml:space="preserve"> available from the </w:t>
                                        </w:r>
                                        <w:r>
                                          <w:t>individual CP</w:t>
                                        </w:r>
                                        <w:r w:rsidR="0073711A">
                                          <w:t xml:space="preserve"> page</w:t>
                                        </w:r>
                                        <w:r>
                                          <w:t>s</w:t>
                                        </w:r>
                                        <w:r w:rsidR="0073711A">
                                          <w:t xml:space="preserve"> of our website if you wish to respond to </w:t>
                                        </w:r>
                                        <w:r>
                                          <w:t>only</w:t>
                                        </w:r>
                                        <w:r w:rsidR="0073711A">
                                          <w:t xml:space="preserve"> one </w:t>
                                        </w:r>
                                        <w:r w:rsidR="001B463C">
                                          <w:t>consultation</w:t>
                                        </w:r>
                                        <w:r w:rsidR="0073711A">
                                          <w:t xml:space="preserve"> in this CPC </w:t>
                                        </w:r>
                                        <w:r w:rsidR="001B463C">
                                          <w:t>Batch</w:t>
                                        </w:r>
                                        <w:r w:rsidR="0073711A">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3CCC67AA" wp14:editId="08B1B622">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6B40FF">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7E44D1">
                                          <w:t>C</w:t>
                                        </w:r>
                                        <w:r w:rsidR="00D31E43">
                                          <w:t>00765</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6B40FF">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31E43" w:rsidP="0013771E">
                                        <w:pPr>
                                          <w:pStyle w:val="Footer"/>
                                          <w:rPr>
                                            <w:spacing w:val="-8"/>
                                          </w:rPr>
                                        </w:pPr>
                                        <w:r>
                                          <w:rPr>
                                            <w:b/>
                                          </w:rPr>
                                          <w:t>Friday 8 April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38EC65B2" wp14:editId="60062B23">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025373" w:rsidP="00D31E43">
                                  <w:pPr>
                                    <w:pStyle w:val="Footer"/>
                                    <w:ind w:right="52"/>
                                  </w:pPr>
                                  <w:r>
                                    <w:t>These</w:t>
                                  </w:r>
                                  <w:r w:rsidR="002500FC">
                                    <w:t xml:space="preserve"> CP Consultation</w:t>
                                  </w:r>
                                  <w:r>
                                    <w:t>s</w:t>
                                  </w:r>
                                  <w:r w:rsidR="002500FC">
                                    <w:t xml:space="preserve"> ha</w:t>
                                  </w:r>
                                  <w:r>
                                    <w:t>ve</w:t>
                                  </w:r>
                                  <w:r w:rsidR="002500FC">
                                    <w:t xml:space="preserve"> been issued as part of CPC</w:t>
                                  </w:r>
                                  <w:r w:rsidR="00D31E43">
                                    <w:t>00765</w:t>
                                  </w:r>
                                  <w:r w:rsidR="002500FC">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67B1D6DF" wp14:editId="2C8D1E3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73711A">
                              <w:trPr>
                                <w:trHeight w:val="2728"/>
                              </w:trPr>
                              <w:tc>
                                <w:tcPr>
                                  <w:tcW w:w="2226" w:type="dxa"/>
                                  <w:tcBorders>
                                    <w:bottom w:val="nil"/>
                                  </w:tcBorders>
                                </w:tcPr>
                                <w:p w:rsidR="00057D88" w:rsidRDefault="00896C5A" w:rsidP="006B40FF">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E44D1" w:rsidP="007E44D1">
                                  <w:pPr>
                                    <w:pStyle w:val="Footer"/>
                                  </w:pPr>
                                  <w:r>
                                    <w:t>Individual response</w:t>
                                  </w:r>
                                  <w:r w:rsidR="0073711A">
                                    <w:t xml:space="preserve"> form</w:t>
                                  </w:r>
                                  <w:r>
                                    <w:t>s are</w:t>
                                  </w:r>
                                  <w:r w:rsidR="0073711A">
                                    <w:t xml:space="preserve"> available from the </w:t>
                                  </w:r>
                                  <w:r>
                                    <w:t>individual CP</w:t>
                                  </w:r>
                                  <w:r w:rsidR="0073711A">
                                    <w:t xml:space="preserve"> page</w:t>
                                  </w:r>
                                  <w:r>
                                    <w:t>s</w:t>
                                  </w:r>
                                  <w:r w:rsidR="0073711A">
                                    <w:t xml:space="preserve"> of our website if you wish to respond to </w:t>
                                  </w:r>
                                  <w:r>
                                    <w:t>only</w:t>
                                  </w:r>
                                  <w:r w:rsidR="0073711A">
                                    <w:t xml:space="preserve"> one </w:t>
                                  </w:r>
                                  <w:r w:rsidR="001B463C">
                                    <w:t>consultation</w:t>
                                  </w:r>
                                  <w:r w:rsidR="0073711A">
                                    <w:t xml:space="preserve"> in this CPC </w:t>
                                  </w:r>
                                  <w:r w:rsidR="001B463C">
                                    <w:t>Batch</w:t>
                                  </w:r>
                                  <w:r w:rsidR="0073711A">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3CCC67AA" wp14:editId="08B1B622">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6B40FF">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7E44D1">
                                    <w:t>C</w:t>
                                  </w:r>
                                  <w:r w:rsidR="00D31E43">
                                    <w:t>00765</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6B40FF">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31E43" w:rsidP="0013771E">
                                  <w:pPr>
                                    <w:pStyle w:val="Footer"/>
                                    <w:rPr>
                                      <w:spacing w:val="-8"/>
                                    </w:rPr>
                                  </w:pPr>
                                  <w:r>
                                    <w:rPr>
                                      <w:b/>
                                    </w:rPr>
                                    <w:t>Friday 8 April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6B40FF">
              <w:rPr>
                <w:sz w:val="48"/>
              </w:rPr>
              <w:t>C</w:t>
            </w:r>
            <w:r w:rsidR="00DD40F9" w:rsidRPr="006B40FF">
              <w:rPr>
                <w:sz w:val="48"/>
              </w:rPr>
              <w:t>P</w:t>
            </w:r>
            <w:r w:rsidR="00025373" w:rsidRPr="006B40FF">
              <w:rPr>
                <w:sz w:val="48"/>
              </w:rPr>
              <w:t>C</w:t>
            </w:r>
            <w:r w:rsidR="00D31E43">
              <w:rPr>
                <w:sz w:val="48"/>
              </w:rPr>
              <w:t>00765</w:t>
            </w:r>
            <w:r w:rsidR="009E6A73" w:rsidRPr="006B40FF">
              <w:rPr>
                <w:sz w:val="48"/>
              </w:rPr>
              <w:t xml:space="preserve"> </w:t>
            </w:r>
            <w:r w:rsidR="00025373" w:rsidRPr="006B40FF">
              <w:rPr>
                <w:sz w:val="48"/>
              </w:rPr>
              <w:t>Collated Consultation Response Form</w:t>
            </w:r>
          </w:p>
        </w:tc>
      </w:tr>
    </w:tbl>
    <w:p w:rsidR="0012288A" w:rsidRDefault="00F256CD" w:rsidP="00DD40F9">
      <w:pPr>
        <w:pStyle w:val="Heading9"/>
      </w:pPr>
      <w:r>
        <w:t>Response Form</w:t>
      </w:r>
    </w:p>
    <w:p w:rsidR="009837FF" w:rsidRDefault="009837FF" w:rsidP="009837FF">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r w:rsidRPr="005C48B6">
        <w:t xml:space="preserve"> </w:t>
      </w:r>
    </w:p>
    <w:p w:rsidR="0013771E" w:rsidRDefault="009837FF" w:rsidP="009837FF">
      <w:pPr>
        <w:pStyle w:val="BodyText"/>
      </w:pPr>
      <w:r w:rsidRPr="005C48B6">
        <w:rPr>
          <w:b/>
        </w:rPr>
        <w:t xml:space="preserve">ELEXON 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9837FF" w:rsidRPr="004B6745" w:rsidTr="0049298F">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837FF" w:rsidRPr="00097092" w:rsidRDefault="009837FF" w:rsidP="0049298F">
            <w:pPr>
              <w:pStyle w:val="TableTitle"/>
            </w:pPr>
            <w:r>
              <w:t>Respondent</w:t>
            </w:r>
          </w:p>
        </w:tc>
      </w:tr>
      <w:tr w:rsidR="009837FF" w:rsidRPr="00AE002A" w:rsidTr="0049298F">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49298F">
            <w:pPr>
              <w:pStyle w:val="TableQuestion"/>
            </w:pPr>
            <w:r w:rsidRPr="00723179">
              <w:t>Name</w:t>
            </w:r>
          </w:p>
        </w:tc>
        <w:tc>
          <w:tcPr>
            <w:tcW w:w="5145" w:type="dxa"/>
            <w:tcBorders>
              <w:top w:val="single" w:sz="8" w:space="0" w:color="008DA8"/>
              <w:left w:val="single" w:sz="8" w:space="0" w:color="008DA8"/>
              <w:bottom w:val="single" w:sz="8" w:space="0" w:color="008DA8"/>
            </w:tcBorders>
          </w:tcPr>
          <w:p w:rsidR="009837FF" w:rsidRPr="00723179" w:rsidRDefault="009837FF"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9837FF" w:rsidRPr="00AE002A" w:rsidTr="0049298F">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49298F">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9837FF" w:rsidRPr="00723179" w:rsidRDefault="009837FF"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9837FF" w:rsidRPr="00AE002A" w:rsidTr="0049298F">
        <w:trPr>
          <w:cantSplit/>
          <w:trHeight w:val="152"/>
        </w:trPr>
        <w:tc>
          <w:tcPr>
            <w:tcW w:w="2880" w:type="dxa"/>
            <w:tcBorders>
              <w:top w:val="single" w:sz="8" w:space="0" w:color="008DA8"/>
              <w:bottom w:val="single" w:sz="12" w:space="0" w:color="008DA8"/>
              <w:right w:val="single" w:sz="8" w:space="0" w:color="008DA8"/>
            </w:tcBorders>
          </w:tcPr>
          <w:p w:rsidR="009837FF" w:rsidRPr="00723179" w:rsidRDefault="009837FF" w:rsidP="0049298F">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9837FF" w:rsidRPr="00723179" w:rsidRDefault="009837FF"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9837FF" w:rsidRDefault="009837FF" w:rsidP="009837FF"/>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9837FF" w:rsidRPr="004B6745" w:rsidTr="0049298F">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9837FF" w:rsidRPr="00097092" w:rsidRDefault="009837FF" w:rsidP="0049298F">
            <w:pPr>
              <w:pStyle w:val="TableTitle"/>
            </w:pPr>
            <w:r>
              <w:t>Parties Represented</w:t>
            </w:r>
          </w:p>
        </w:tc>
      </w:tr>
      <w:tr w:rsidR="009837FF" w:rsidRPr="00AE002A" w:rsidTr="0049298F">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49298F">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9837FF" w:rsidRPr="00723179" w:rsidRDefault="009837FF"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9837FF" w:rsidRPr="00AE002A" w:rsidTr="0049298F">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49298F">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9837FF" w:rsidRPr="00723179" w:rsidRDefault="009837FF"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9837FF" w:rsidRPr="00AE002A" w:rsidTr="0049298F">
        <w:trPr>
          <w:cantSplit/>
          <w:trHeight w:val="162"/>
        </w:trPr>
        <w:tc>
          <w:tcPr>
            <w:tcW w:w="2880" w:type="dxa"/>
            <w:vMerge w:val="restart"/>
            <w:tcBorders>
              <w:top w:val="single" w:sz="8" w:space="0" w:color="008DA8"/>
              <w:right w:val="single" w:sz="8" w:space="0" w:color="008DA8"/>
            </w:tcBorders>
          </w:tcPr>
          <w:p w:rsidR="009837FF" w:rsidRPr="00723179" w:rsidRDefault="009837FF" w:rsidP="0049298F">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single" w:sz="8" w:space="0" w:color="008DA8"/>
              <w:left w:val="single" w:sz="8" w:space="0" w:color="008DA8"/>
              <w:bottom w:val="nil"/>
            </w:tcBorders>
          </w:tcPr>
          <w:p w:rsidR="009837FF" w:rsidRPr="00723179" w:rsidRDefault="009837FF" w:rsidP="0049298F">
            <w:pPr>
              <w:pStyle w:val="TableSubquestion"/>
            </w:pPr>
            <w:r>
              <w:t>Generator</w:t>
            </w: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single" w:sz="8" w:space="0" w:color="008DA8"/>
              <w:left w:val="single" w:sz="8" w:space="0" w:color="008DA8"/>
              <w:bottom w:val="nil"/>
            </w:tcBorders>
          </w:tcPr>
          <w:p w:rsidR="009837FF" w:rsidRPr="00723179" w:rsidRDefault="009837FF" w:rsidP="0049298F">
            <w:pPr>
              <w:pStyle w:val="TableSubquestion"/>
            </w:pPr>
            <w:r>
              <w:t>Supplier</w:t>
            </w:r>
          </w:p>
        </w:tc>
      </w:tr>
      <w:tr w:rsidR="009837FF" w:rsidRPr="00AE002A" w:rsidTr="0049298F">
        <w:trPr>
          <w:cantSplit/>
          <w:trHeight w:val="161"/>
        </w:trPr>
        <w:tc>
          <w:tcPr>
            <w:tcW w:w="2880" w:type="dxa"/>
            <w:vMerge/>
            <w:tcBorders>
              <w:right w:val="single" w:sz="8" w:space="0" w:color="008DA8"/>
            </w:tcBorders>
          </w:tcPr>
          <w:p w:rsidR="009837FF" w:rsidRDefault="009837FF" w:rsidP="0049298F">
            <w:pPr>
              <w:pStyle w:val="TableQuestion"/>
              <w:keepNext w:val="0"/>
            </w:pP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nil"/>
              <w:left w:val="single" w:sz="8" w:space="0" w:color="008DA8"/>
              <w:bottom w:val="nil"/>
            </w:tcBorders>
          </w:tcPr>
          <w:p w:rsidR="009837FF" w:rsidRPr="00723179" w:rsidRDefault="009837FF" w:rsidP="0049298F">
            <w:pPr>
              <w:pStyle w:val="TableSubquestion"/>
            </w:pPr>
            <w:r>
              <w:t>Distributor</w:t>
            </w: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nil"/>
              <w:left w:val="single" w:sz="8" w:space="0" w:color="008DA8"/>
              <w:bottom w:val="nil"/>
            </w:tcBorders>
          </w:tcPr>
          <w:p w:rsidR="009837FF" w:rsidRPr="00723179" w:rsidRDefault="009837FF" w:rsidP="0049298F">
            <w:pPr>
              <w:pStyle w:val="TableSubquestion"/>
            </w:pPr>
            <w:r>
              <w:t>Interconnector User</w:t>
            </w:r>
          </w:p>
        </w:tc>
      </w:tr>
      <w:tr w:rsidR="009837FF" w:rsidRPr="00AE002A" w:rsidTr="0049298F">
        <w:trPr>
          <w:cantSplit/>
          <w:trHeight w:val="161"/>
        </w:trPr>
        <w:tc>
          <w:tcPr>
            <w:tcW w:w="2880" w:type="dxa"/>
            <w:vMerge/>
            <w:tcBorders>
              <w:right w:val="single" w:sz="8" w:space="0" w:color="008DA8"/>
            </w:tcBorders>
          </w:tcPr>
          <w:p w:rsidR="009837FF" w:rsidRDefault="009837FF" w:rsidP="0049298F">
            <w:pPr>
              <w:pStyle w:val="TableQuestion"/>
              <w:keepNext w:val="0"/>
            </w:pP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nil"/>
              <w:left w:val="single" w:sz="8" w:space="0" w:color="008DA8"/>
              <w:bottom w:val="nil"/>
            </w:tcBorders>
          </w:tcPr>
          <w:p w:rsidR="009837FF" w:rsidRPr="00723179" w:rsidRDefault="009837FF" w:rsidP="0049298F">
            <w:pPr>
              <w:pStyle w:val="TableSubquestion"/>
            </w:pPr>
            <w:r>
              <w:t>Int. Administrator</w:t>
            </w: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nil"/>
              <w:left w:val="single" w:sz="8" w:space="0" w:color="008DA8"/>
              <w:bottom w:val="nil"/>
            </w:tcBorders>
          </w:tcPr>
          <w:p w:rsidR="009837FF" w:rsidRPr="00723179" w:rsidRDefault="009837FF" w:rsidP="0049298F">
            <w:pPr>
              <w:pStyle w:val="TableSubquestion"/>
            </w:pPr>
            <w:r>
              <w:t>Int. Error Admin.</w:t>
            </w:r>
          </w:p>
        </w:tc>
      </w:tr>
      <w:tr w:rsidR="009837FF" w:rsidRPr="00AE002A" w:rsidTr="0049298F">
        <w:trPr>
          <w:cantSplit/>
          <w:trHeight w:val="161"/>
        </w:trPr>
        <w:tc>
          <w:tcPr>
            <w:tcW w:w="2880" w:type="dxa"/>
            <w:vMerge/>
            <w:tcBorders>
              <w:bottom w:val="single" w:sz="8" w:space="0" w:color="008DA8"/>
              <w:right w:val="single" w:sz="8" w:space="0" w:color="008DA8"/>
            </w:tcBorders>
          </w:tcPr>
          <w:p w:rsidR="009837FF" w:rsidRDefault="009837FF" w:rsidP="0049298F">
            <w:pPr>
              <w:pStyle w:val="TableQuestion"/>
              <w:keepNext w:val="0"/>
            </w:pP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nil"/>
              <w:left w:val="single" w:sz="8" w:space="0" w:color="008DA8"/>
              <w:bottom w:val="single" w:sz="8" w:space="0" w:color="008DA8"/>
            </w:tcBorders>
          </w:tcPr>
          <w:p w:rsidR="009837FF" w:rsidRPr="00723179" w:rsidRDefault="009837FF" w:rsidP="0049298F">
            <w:pPr>
              <w:pStyle w:val="TableSubquestion"/>
            </w:pPr>
            <w:r>
              <w:t>Non Physical Trader</w:t>
            </w:r>
          </w:p>
        </w:tc>
        <w:tc>
          <w:tcPr>
            <w:tcW w:w="454" w:type="dxa"/>
            <w:tcBorders>
              <w:top w:val="single" w:sz="8" w:space="0" w:color="008DA8"/>
              <w:left w:val="single" w:sz="8" w:space="0" w:color="008DA8"/>
              <w:bottom w:val="single" w:sz="8" w:space="0" w:color="008DA8"/>
            </w:tcBorders>
          </w:tcPr>
          <w:p w:rsidR="009837FF" w:rsidRPr="00C62756" w:rsidRDefault="009837FF" w:rsidP="0049298F">
            <w:pPr>
              <w:pStyle w:val="TableResponse"/>
              <w:jc w:val="center"/>
              <w:rPr>
                <w:b/>
              </w:rPr>
            </w:pPr>
          </w:p>
        </w:tc>
        <w:tc>
          <w:tcPr>
            <w:tcW w:w="2120" w:type="dxa"/>
            <w:tcBorders>
              <w:top w:val="nil"/>
              <w:left w:val="single" w:sz="8" w:space="0" w:color="008DA8"/>
              <w:bottom w:val="single" w:sz="8" w:space="0" w:color="008DA8"/>
            </w:tcBorders>
          </w:tcPr>
          <w:p w:rsidR="009837FF" w:rsidRPr="00723179" w:rsidRDefault="009837FF" w:rsidP="0049298F">
            <w:pPr>
              <w:pStyle w:val="TableSubquestion"/>
            </w:pPr>
            <w:r>
              <w:t>Transmission Co.</w:t>
            </w:r>
          </w:p>
        </w:tc>
      </w:tr>
      <w:tr w:rsidR="009837FF" w:rsidRPr="00AE002A" w:rsidTr="0049298F">
        <w:trPr>
          <w:cantSplit/>
          <w:trHeight w:val="110"/>
        </w:trPr>
        <w:tc>
          <w:tcPr>
            <w:tcW w:w="2880" w:type="dxa"/>
            <w:vMerge w:val="restart"/>
            <w:tcBorders>
              <w:top w:val="single" w:sz="8" w:space="0" w:color="008DA8"/>
              <w:right w:val="single" w:sz="8" w:space="0" w:color="008DA8"/>
            </w:tcBorders>
          </w:tcPr>
          <w:p w:rsidR="009837FF" w:rsidRPr="00723179" w:rsidRDefault="009837FF" w:rsidP="0049298F">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9837FF" w:rsidRPr="00BE0304" w:rsidRDefault="009837FF" w:rsidP="0049298F">
            <w:pPr>
              <w:pStyle w:val="TableResponse"/>
              <w:keepNext/>
              <w:jc w:val="center"/>
              <w:rPr>
                <w:b/>
              </w:rPr>
            </w:pPr>
          </w:p>
        </w:tc>
        <w:tc>
          <w:tcPr>
            <w:tcW w:w="2120" w:type="dxa"/>
            <w:tcBorders>
              <w:top w:val="single" w:sz="8" w:space="0" w:color="008DA8"/>
              <w:left w:val="single" w:sz="8" w:space="0" w:color="008DA8"/>
              <w:bottom w:val="nil"/>
            </w:tcBorders>
          </w:tcPr>
          <w:p w:rsidR="009837FF" w:rsidRPr="00723179" w:rsidRDefault="009837FF" w:rsidP="0049298F">
            <w:pPr>
              <w:pStyle w:val="TableSubquestion"/>
            </w:pPr>
            <w:r>
              <w:t>ECVNA</w:t>
            </w:r>
          </w:p>
        </w:tc>
        <w:tc>
          <w:tcPr>
            <w:tcW w:w="454" w:type="dxa"/>
            <w:tcBorders>
              <w:top w:val="single" w:sz="8" w:space="0" w:color="008DA8"/>
              <w:left w:val="single" w:sz="8" w:space="0" w:color="008DA8"/>
              <w:bottom w:val="single" w:sz="8" w:space="0" w:color="008DA8"/>
            </w:tcBorders>
          </w:tcPr>
          <w:p w:rsidR="009837FF" w:rsidRPr="00BE0304" w:rsidRDefault="009837FF" w:rsidP="0049298F">
            <w:pPr>
              <w:pStyle w:val="TableResponse"/>
              <w:keepNext/>
              <w:jc w:val="center"/>
              <w:rPr>
                <w:b/>
              </w:rPr>
            </w:pPr>
          </w:p>
        </w:tc>
        <w:tc>
          <w:tcPr>
            <w:tcW w:w="2120" w:type="dxa"/>
            <w:tcBorders>
              <w:top w:val="single" w:sz="8" w:space="0" w:color="008DA8"/>
              <w:left w:val="single" w:sz="8" w:space="0" w:color="008DA8"/>
              <w:bottom w:val="nil"/>
            </w:tcBorders>
          </w:tcPr>
          <w:p w:rsidR="009837FF" w:rsidRPr="00723179" w:rsidRDefault="009837FF" w:rsidP="0049298F">
            <w:pPr>
              <w:pStyle w:val="TableSubquestion"/>
            </w:pPr>
            <w:r>
              <w:t>MVRNA</w:t>
            </w:r>
          </w:p>
        </w:tc>
      </w:tr>
      <w:tr w:rsidR="009837FF" w:rsidRPr="00AE002A" w:rsidTr="0049298F">
        <w:trPr>
          <w:cantSplit/>
          <w:trHeight w:val="110"/>
        </w:trPr>
        <w:tc>
          <w:tcPr>
            <w:tcW w:w="2880" w:type="dxa"/>
            <w:vMerge/>
            <w:tcBorders>
              <w:top w:val="single" w:sz="8" w:space="0" w:color="008DA8"/>
              <w:right w:val="single" w:sz="8" w:space="0" w:color="008DA8"/>
            </w:tcBorders>
          </w:tcPr>
          <w:p w:rsidR="009837FF" w:rsidRDefault="009837FF" w:rsidP="0049298F">
            <w:pPr>
              <w:pStyle w:val="TableQuestion"/>
            </w:pPr>
          </w:p>
        </w:tc>
        <w:tc>
          <w:tcPr>
            <w:tcW w:w="454" w:type="dxa"/>
            <w:tcBorders>
              <w:top w:val="single" w:sz="8" w:space="0" w:color="008DA8"/>
              <w:left w:val="single" w:sz="8" w:space="0" w:color="008DA8"/>
              <w:bottom w:val="single" w:sz="8" w:space="0" w:color="008DA8"/>
            </w:tcBorders>
          </w:tcPr>
          <w:p w:rsidR="009837FF" w:rsidRPr="00BE0304" w:rsidRDefault="009837FF" w:rsidP="0049298F">
            <w:pPr>
              <w:pStyle w:val="TableResponse"/>
              <w:keepNext/>
              <w:jc w:val="center"/>
              <w:rPr>
                <w:b/>
              </w:rPr>
            </w:pPr>
          </w:p>
        </w:tc>
        <w:tc>
          <w:tcPr>
            <w:tcW w:w="2120" w:type="dxa"/>
            <w:tcBorders>
              <w:top w:val="nil"/>
              <w:left w:val="single" w:sz="8" w:space="0" w:color="008DA8"/>
              <w:bottom w:val="nil"/>
            </w:tcBorders>
          </w:tcPr>
          <w:p w:rsidR="009837FF" w:rsidRDefault="009837FF" w:rsidP="0049298F">
            <w:pPr>
              <w:pStyle w:val="TableSubquestion"/>
            </w:pPr>
            <w:r>
              <w:t>Supplier Agent:</w:t>
            </w:r>
          </w:p>
        </w:tc>
        <w:tc>
          <w:tcPr>
            <w:tcW w:w="454" w:type="dxa"/>
            <w:tcBorders>
              <w:top w:val="single" w:sz="8" w:space="0" w:color="008DA8"/>
              <w:left w:val="single" w:sz="8" w:space="0" w:color="008DA8"/>
              <w:bottom w:val="single" w:sz="8" w:space="0" w:color="008DA8"/>
            </w:tcBorders>
          </w:tcPr>
          <w:p w:rsidR="009837FF" w:rsidRPr="00BE0304" w:rsidRDefault="009837FF" w:rsidP="0049298F">
            <w:pPr>
              <w:pStyle w:val="TableResponse"/>
              <w:keepNext/>
              <w:jc w:val="center"/>
              <w:rPr>
                <w:b/>
              </w:rPr>
            </w:pPr>
          </w:p>
        </w:tc>
        <w:tc>
          <w:tcPr>
            <w:tcW w:w="2120" w:type="dxa"/>
            <w:tcBorders>
              <w:top w:val="nil"/>
              <w:left w:val="single" w:sz="8" w:space="0" w:color="008DA8"/>
              <w:bottom w:val="nil"/>
            </w:tcBorders>
          </w:tcPr>
          <w:p w:rsidR="009837FF" w:rsidRDefault="009837FF" w:rsidP="0049298F">
            <w:pPr>
              <w:pStyle w:val="TableSubquestion"/>
            </w:pPr>
            <w:r>
              <w:t>Other:</w:t>
            </w:r>
          </w:p>
        </w:tc>
      </w:tr>
      <w:tr w:rsidR="009837FF" w:rsidRPr="00AE002A" w:rsidTr="0049298F">
        <w:trPr>
          <w:cantSplit/>
          <w:trHeight w:val="110"/>
        </w:trPr>
        <w:tc>
          <w:tcPr>
            <w:tcW w:w="2880" w:type="dxa"/>
            <w:vMerge/>
            <w:tcBorders>
              <w:top w:val="single" w:sz="8" w:space="0" w:color="008DA8"/>
              <w:right w:val="single" w:sz="8" w:space="0" w:color="008DA8"/>
            </w:tcBorders>
          </w:tcPr>
          <w:p w:rsidR="009837FF" w:rsidRDefault="009837FF" w:rsidP="0049298F">
            <w:pPr>
              <w:pStyle w:val="TableQuestion"/>
            </w:pPr>
          </w:p>
        </w:tc>
        <w:tc>
          <w:tcPr>
            <w:tcW w:w="454" w:type="dxa"/>
            <w:tcBorders>
              <w:top w:val="single" w:sz="8" w:space="0" w:color="008DA8"/>
              <w:left w:val="single" w:sz="8" w:space="0" w:color="008DA8"/>
              <w:bottom w:val="single" w:sz="12" w:space="0" w:color="008DA8"/>
              <w:right w:val="nil"/>
            </w:tcBorders>
          </w:tcPr>
          <w:p w:rsidR="009837FF" w:rsidRPr="00BE0304" w:rsidRDefault="009837FF" w:rsidP="0049298F">
            <w:pPr>
              <w:pStyle w:val="TableResponse"/>
              <w:keepNext/>
              <w:jc w:val="center"/>
              <w:rPr>
                <w:b/>
              </w:rPr>
            </w:pPr>
          </w:p>
        </w:tc>
        <w:tc>
          <w:tcPr>
            <w:tcW w:w="2120" w:type="dxa"/>
            <w:tcBorders>
              <w:top w:val="nil"/>
              <w:left w:val="nil"/>
              <w:bottom w:val="single" w:sz="12" w:space="0" w:color="008DA8"/>
              <w:right w:val="nil"/>
            </w:tcBorders>
          </w:tcPr>
          <w:p w:rsidR="009837FF" w:rsidRDefault="009837FF"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9837FF" w:rsidRPr="00BE0304" w:rsidRDefault="009837FF" w:rsidP="0049298F">
            <w:pPr>
              <w:pStyle w:val="TableResponse"/>
              <w:keepNext/>
              <w:jc w:val="center"/>
              <w:rPr>
                <w:b/>
              </w:rPr>
            </w:pPr>
          </w:p>
        </w:tc>
        <w:tc>
          <w:tcPr>
            <w:tcW w:w="2120" w:type="dxa"/>
            <w:tcBorders>
              <w:top w:val="nil"/>
              <w:left w:val="nil"/>
              <w:bottom w:val="single" w:sz="12" w:space="0" w:color="008DA8"/>
            </w:tcBorders>
          </w:tcPr>
          <w:p w:rsidR="009837FF" w:rsidRDefault="009837FF"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9837FF" w:rsidRDefault="009837FF" w:rsidP="009837FF"/>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9837FF" w:rsidRPr="004B6745" w:rsidTr="0049298F">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837FF" w:rsidRPr="00097092" w:rsidRDefault="009837FF" w:rsidP="0049298F">
            <w:pPr>
              <w:pStyle w:val="TableTitle"/>
            </w:pPr>
            <w:r>
              <w:t>Confidentiality</w:t>
            </w:r>
          </w:p>
        </w:tc>
      </w:tr>
      <w:tr w:rsidR="009837FF" w:rsidRPr="00AE002A" w:rsidTr="0049298F">
        <w:trPr>
          <w:cantSplit/>
          <w:trHeight w:val="152"/>
        </w:trPr>
        <w:tc>
          <w:tcPr>
            <w:tcW w:w="2880" w:type="dxa"/>
            <w:tcBorders>
              <w:top w:val="single" w:sz="8" w:space="0" w:color="008DA8"/>
              <w:bottom w:val="single" w:sz="12" w:space="0" w:color="008DA8"/>
              <w:right w:val="single" w:sz="8" w:space="0" w:color="008DA8"/>
            </w:tcBorders>
          </w:tcPr>
          <w:p w:rsidR="009837FF" w:rsidRPr="00723179" w:rsidRDefault="009837FF" w:rsidP="0049298F">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9837FF" w:rsidRPr="00BE0304" w:rsidRDefault="009837FF" w:rsidP="0049298F">
            <w:pPr>
              <w:pStyle w:val="TableResponse"/>
            </w:pPr>
            <w:r w:rsidRPr="00BE0304">
              <w:fldChar w:fldCharType="begin"/>
            </w:r>
            <w:r w:rsidRPr="00BE0304">
              <w:instrText xml:space="preserve"> MACROBUTTON  AcceptAllChangesInDoc Yes/No</w:instrText>
            </w:r>
            <w:r w:rsidRPr="00BE0304">
              <w:fldChar w:fldCharType="end"/>
            </w:r>
          </w:p>
          <w:p w:rsidR="009837FF" w:rsidRPr="00723179" w:rsidRDefault="009837FF" w:rsidP="0049298F">
            <w:pPr>
              <w:pStyle w:val="TableResponse"/>
            </w:pPr>
            <w:r w:rsidRPr="00BE0304">
              <w:rPr>
                <w:color w:val="008576"/>
              </w:rPr>
              <w:t xml:space="preserve">If ‘Yes’, please clearly mark the confidential parts </w:t>
            </w:r>
          </w:p>
        </w:tc>
      </w:tr>
    </w:tbl>
    <w:p w:rsidR="001B3754" w:rsidRDefault="007E44D1" w:rsidP="00492E77">
      <w:pPr>
        <w:pStyle w:val="Heading8"/>
        <w:pageBreakBefore/>
        <w:ind w:firstLine="11"/>
      </w:pPr>
      <w:r>
        <w:lastRenderedPageBreak/>
        <w:t>CP</w:t>
      </w:r>
      <w:r w:rsidR="00D31E43">
        <w:t>1460</w:t>
      </w:r>
      <w:r>
        <w:t xml:space="preserve"> </w:t>
      </w:r>
      <w:r w:rsidR="00AE002A">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31E43">
            <w:pPr>
              <w:pStyle w:val="TableQuestion"/>
            </w:pPr>
            <w:r>
              <w:t>Do you agree with the</w:t>
            </w:r>
            <w:r w:rsidR="00EB57B6">
              <w:t xml:space="preserve"> CP</w:t>
            </w:r>
            <w:r w:rsidR="00D31E43">
              <w:t>1460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D31E43">
            <w:pPr>
              <w:pStyle w:val="TableQuestion"/>
            </w:pPr>
            <w:r>
              <w:t>Do you agree that the draft redlining delivers the CP</w:t>
            </w:r>
            <w:r w:rsidR="00D31E43">
              <w:t>1460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D31E43">
            <w:pPr>
              <w:pStyle w:val="TableQuestion"/>
            </w:pPr>
            <w:r>
              <w:t>Will CP</w:t>
            </w:r>
            <w:r w:rsidR="00D31E43">
              <w:t>1460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D31E43">
            <w:pPr>
              <w:pStyle w:val="TableSubquestion"/>
            </w:pPr>
            <w:r>
              <w:t>If ‘Yes’, p</w:t>
            </w:r>
            <w:r w:rsidRPr="00F64479">
              <w:t>lease provide a description of the impact(s) on your organisation and any activities which you will need to undertake between the approval of CP</w:t>
            </w:r>
            <w:r w:rsidR="00D31E43">
              <w:t>1460</w:t>
            </w:r>
            <w:r w:rsidRPr="00F64479">
              <w:t xml:space="preserve"> and the CP</w:t>
            </w:r>
            <w:r w:rsidR="00D31E43">
              <w:t>1460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D31E43">
            <w:pPr>
              <w:pStyle w:val="TableQuestion"/>
            </w:pPr>
            <w:r>
              <w:t>Will your organisation incur any costs in implementing CP</w:t>
            </w:r>
            <w:r w:rsidR="00D31E43">
              <w:t>1460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3A3C2A" w:rsidP="00D31E43">
            <w:pPr>
              <w:pStyle w:val="TableQuestion"/>
            </w:pPr>
            <w:r w:rsidRPr="003A3C2A">
              <w:t>Do you agree with the ELEXON proposed implementation approach for CP1460 (i.e. 30 December 2016 as part of a Standalone Release)?</w:t>
            </w:r>
            <w:bookmarkStart w:id="0" w:name="_GoBack"/>
            <w:bookmarkEnd w:id="0"/>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D31E43">
            <w:pPr>
              <w:pStyle w:val="TableTitle"/>
            </w:pPr>
            <w:r>
              <w:t xml:space="preserve">Question </w:t>
            </w:r>
            <w:r w:rsidR="00D31E43">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D31E43">
            <w:pPr>
              <w:pStyle w:val="TableQuestion"/>
            </w:pPr>
            <w:r>
              <w:t>Do you have</w:t>
            </w:r>
            <w:r w:rsidR="00D669E6">
              <w:t xml:space="preserve"> any further comments on CP</w:t>
            </w:r>
            <w:r w:rsidR="00D31E43">
              <w:t>1460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7E44D1" w:rsidP="00CE4397">
      <w:pPr>
        <w:pStyle w:val="Heading8"/>
        <w:pageBreakBefore/>
        <w:ind w:firstLine="11"/>
      </w:pPr>
      <w:bookmarkStart w:id="1" w:name="_Toc217197915"/>
      <w:r>
        <w:lastRenderedPageBreak/>
        <w:t>CP</w:t>
      </w:r>
      <w:r w:rsidR="00D31E43">
        <w:t>1460</w:t>
      </w:r>
      <w:r>
        <w:t xml:space="preserve"> </w:t>
      </w:r>
      <w:r w:rsidR="00CE4397">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D31E43">
        <w:t>1460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D31E43">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3" w:history="1">
        <w:r w:rsidR="006B40FF">
          <w:rPr>
            <w:rStyle w:val="Hyperlink"/>
            <w:b/>
          </w:rPr>
          <w:t>bsc.change@elexon.co.uk</w:t>
        </w:r>
      </w:hyperlink>
      <w:r w:rsidR="001C6CAE">
        <w:t>, entering “</w:t>
      </w:r>
      <w:r w:rsidR="00AE002A">
        <w:t>C</w:t>
      </w:r>
      <w:r w:rsidR="001C74F0">
        <w:t>P</w:t>
      </w:r>
      <w:r w:rsidR="007E44D1">
        <w:t>C</w:t>
      </w:r>
      <w:r w:rsidR="00D31E43">
        <w:t>00765</w:t>
      </w:r>
      <w:r w:rsidR="00AE002A">
        <w:t xml:space="preserve"> </w:t>
      </w:r>
      <w:r w:rsidR="001C6CAE">
        <w:t>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D31E43">
        <w:rPr>
          <w:b/>
        </w:rPr>
        <w:t>Friday 8 April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D31E43">
        <w:t>Panel</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D31E43">
        <w:t>, where it</w:t>
      </w:r>
      <w:r w:rsidR="005C48B6" w:rsidRPr="005C48B6">
        <w:t xml:space="preserve"> will make a decision on whether to approve this CP.</w:t>
      </w:r>
    </w:p>
    <w:sectPr w:rsidR="00492E77"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E43" w:rsidRDefault="00D31E43">
      <w:r>
        <w:separator/>
      </w:r>
    </w:p>
  </w:endnote>
  <w:endnote w:type="continuationSeparator" w:id="0">
    <w:p w:rsidR="00D31E43" w:rsidRDefault="00D3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7FE4AC2" wp14:editId="6186C180">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A3C2A" w:rsidP="004C2248">
                                <w:pPr>
                                  <w:pStyle w:val="Footer"/>
                                  <w:spacing w:before="40"/>
                                </w:pPr>
                                <w:r>
                                  <w:fldChar w:fldCharType="begin"/>
                                </w:r>
                                <w:r>
                                  <w:instrText xml:space="preserve"> DOCPROPERTY  Subject  \* MERGEFORMAT </w:instrText>
                                </w:r>
                                <w:r>
                                  <w:fldChar w:fldCharType="separate"/>
                                </w:r>
                                <w:r w:rsidR="00D31E43">
                                  <w:t>CPC00765</w:t>
                                </w:r>
                                <w:r>
                                  <w:fldChar w:fldCharType="end"/>
                                </w:r>
                                <w:r w:rsidR="00B62F07">
                                  <w:t xml:space="preserve"> </w:t>
                                </w:r>
                              </w:p>
                              <w:p w:rsidR="00B62F07" w:rsidRPr="005A342F" w:rsidRDefault="00FD46D7" w:rsidP="004C2248">
                                <w:pPr>
                                  <w:pStyle w:val="Footer"/>
                                  <w:spacing w:before="40"/>
                                </w:pPr>
                                <w:fldSimple w:instr=" DOCPROPERTY  Title  \* MERGEFORMAT ">
                                  <w:r w:rsidR="00D31E43">
                                    <w:t>CP Consultation Questions</w:t>
                                  </w:r>
                                </w:fldSimple>
                              </w:p>
                            </w:tc>
                          </w:tr>
                          <w:tr w:rsidR="00B62F07">
                            <w:trPr>
                              <w:trHeight w:val="340"/>
                            </w:trPr>
                            <w:tc>
                              <w:tcPr>
                                <w:tcW w:w="2156" w:type="dxa"/>
                                <w:vAlign w:val="center"/>
                              </w:tcPr>
                              <w:p w:rsidR="00B62F07" w:rsidRPr="006C2760" w:rsidRDefault="00FD46D7" w:rsidP="006C2760">
                                <w:pPr>
                                  <w:pStyle w:val="Footer"/>
                                </w:pPr>
                                <w:fldSimple w:instr=" DOCPROPERTY  Date  \* MERGEFORMAT ">
                                  <w:r w:rsidR="00D31E43">
                                    <w:t>1 April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31E4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C2A">
                                  <w:rPr>
                                    <w:noProof/>
                                  </w:rPr>
                                  <w:t>2</w:t>
                                </w:r>
                                <w:r w:rsidRPr="006C2760">
                                  <w:fldChar w:fldCharType="end"/>
                                </w:r>
                                <w:r w:rsidRPr="006C2760">
                                  <w:t xml:space="preserve"> of </w:t>
                                </w:r>
                                <w:r w:rsidR="003A3C2A">
                                  <w:fldChar w:fldCharType="begin"/>
                                </w:r>
                                <w:r w:rsidR="003A3C2A">
                                  <w:instrText xml:space="preserve"> NUMPAGES </w:instrText>
                                </w:r>
                                <w:r w:rsidR="003A3C2A">
                                  <w:fldChar w:fldCharType="separate"/>
                                </w:r>
                                <w:r w:rsidR="003A3C2A">
                                  <w:rPr>
                                    <w:noProof/>
                                  </w:rPr>
                                  <w:t>4</w:t>
                                </w:r>
                                <w:r w:rsidR="003A3C2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A3C2A">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A3C2A" w:rsidP="004C2248">
                          <w:pPr>
                            <w:pStyle w:val="Footer"/>
                            <w:spacing w:before="40"/>
                          </w:pPr>
                          <w:r>
                            <w:fldChar w:fldCharType="begin"/>
                          </w:r>
                          <w:r>
                            <w:instrText xml:space="preserve"> DOCPROPERTY  Subject  \* MERGEFORMAT </w:instrText>
                          </w:r>
                          <w:r>
                            <w:fldChar w:fldCharType="separate"/>
                          </w:r>
                          <w:r w:rsidR="00D31E43">
                            <w:t>CPC00765</w:t>
                          </w:r>
                          <w:r>
                            <w:fldChar w:fldCharType="end"/>
                          </w:r>
                          <w:r w:rsidR="00B62F07">
                            <w:t xml:space="preserve"> </w:t>
                          </w:r>
                        </w:p>
                        <w:p w:rsidR="00B62F07" w:rsidRPr="005A342F" w:rsidRDefault="00FD46D7" w:rsidP="004C2248">
                          <w:pPr>
                            <w:pStyle w:val="Footer"/>
                            <w:spacing w:before="40"/>
                          </w:pPr>
                          <w:fldSimple w:instr=" DOCPROPERTY  Title  \* MERGEFORMAT ">
                            <w:r w:rsidR="00D31E43">
                              <w:t>CP Consultation Questions</w:t>
                            </w:r>
                          </w:fldSimple>
                        </w:p>
                      </w:tc>
                    </w:tr>
                    <w:tr w:rsidR="00B62F07">
                      <w:trPr>
                        <w:trHeight w:val="340"/>
                      </w:trPr>
                      <w:tc>
                        <w:tcPr>
                          <w:tcW w:w="2156" w:type="dxa"/>
                          <w:vAlign w:val="center"/>
                        </w:tcPr>
                        <w:p w:rsidR="00B62F07" w:rsidRPr="006C2760" w:rsidRDefault="00FD46D7" w:rsidP="006C2760">
                          <w:pPr>
                            <w:pStyle w:val="Footer"/>
                          </w:pPr>
                          <w:fldSimple w:instr=" DOCPROPERTY  Date  \* MERGEFORMAT ">
                            <w:r w:rsidR="00D31E43">
                              <w:t>1 April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31E4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C2A">
                            <w:rPr>
                              <w:noProof/>
                            </w:rPr>
                            <w:t>2</w:t>
                          </w:r>
                          <w:r w:rsidRPr="006C2760">
                            <w:fldChar w:fldCharType="end"/>
                          </w:r>
                          <w:r w:rsidRPr="006C2760">
                            <w:t xml:space="preserve"> of </w:t>
                          </w:r>
                          <w:r w:rsidR="003A3C2A">
                            <w:fldChar w:fldCharType="begin"/>
                          </w:r>
                          <w:r w:rsidR="003A3C2A">
                            <w:instrText xml:space="preserve"> NUMPAGES </w:instrText>
                          </w:r>
                          <w:r w:rsidR="003A3C2A">
                            <w:fldChar w:fldCharType="separate"/>
                          </w:r>
                          <w:r w:rsidR="003A3C2A">
                            <w:rPr>
                              <w:noProof/>
                            </w:rPr>
                            <w:t>4</w:t>
                          </w:r>
                          <w:r w:rsidR="003A3C2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A3C2A">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66BC0FF" wp14:editId="3ED7A3BE">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D46D7" w:rsidP="007E327F">
                                <w:pPr>
                                  <w:pStyle w:val="Footer"/>
                                  <w:spacing w:before="40"/>
                                </w:pPr>
                                <w:fldSimple w:instr=" DOCPROPERTY  Subject  \* MERGEFORMAT ">
                                  <w:r w:rsidR="00D31E43">
                                    <w:t>CPC00765</w:t>
                                  </w:r>
                                </w:fldSimple>
                                <w:r w:rsidR="00CE1BAD">
                                  <w:t xml:space="preserve"> </w:t>
                                </w:r>
                              </w:p>
                              <w:p w:rsidR="002A0E87" w:rsidRPr="005A342F" w:rsidRDefault="00FD46D7" w:rsidP="007E327F">
                                <w:pPr>
                                  <w:pStyle w:val="Footer"/>
                                  <w:spacing w:before="40"/>
                                </w:pPr>
                                <w:fldSimple w:instr=" DOCPROPERTY  Title  \* MERGEFORMAT ">
                                  <w:r w:rsidR="00D31E43">
                                    <w:t>CP Consultation Questions</w:t>
                                  </w:r>
                                </w:fldSimple>
                              </w:p>
                            </w:tc>
                          </w:tr>
                          <w:tr w:rsidR="002A0E87">
                            <w:trPr>
                              <w:trHeight w:val="340"/>
                            </w:trPr>
                            <w:tc>
                              <w:tcPr>
                                <w:tcW w:w="2156" w:type="dxa"/>
                                <w:vAlign w:val="center"/>
                              </w:tcPr>
                              <w:p w:rsidR="002A0E87" w:rsidRPr="006C2760" w:rsidRDefault="00FD46D7" w:rsidP="006C2760">
                                <w:pPr>
                                  <w:pStyle w:val="Footer"/>
                                </w:pPr>
                                <w:fldSimple w:instr=" DOCPROPERTY  Date  \* MERGEFORMAT ">
                                  <w:r w:rsidR="00D31E43">
                                    <w:t>1 April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31E4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C2A">
                                  <w:rPr>
                                    <w:noProof/>
                                  </w:rPr>
                                  <w:t>1</w:t>
                                </w:r>
                                <w:r w:rsidRPr="006C2760">
                                  <w:fldChar w:fldCharType="end"/>
                                </w:r>
                                <w:r w:rsidRPr="006C2760">
                                  <w:t xml:space="preserve"> of </w:t>
                                </w:r>
                                <w:r w:rsidR="003A3C2A">
                                  <w:fldChar w:fldCharType="begin"/>
                                </w:r>
                                <w:r w:rsidR="003A3C2A">
                                  <w:instrText xml:space="preserve"> NUMPAGES </w:instrText>
                                </w:r>
                                <w:r w:rsidR="003A3C2A">
                                  <w:fldChar w:fldCharType="separate"/>
                                </w:r>
                                <w:r w:rsidR="003A3C2A">
                                  <w:rPr>
                                    <w:noProof/>
                                  </w:rPr>
                                  <w:t>4</w:t>
                                </w:r>
                                <w:r w:rsidR="003A3C2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A3C2A">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D46D7" w:rsidP="007E327F">
                          <w:pPr>
                            <w:pStyle w:val="Footer"/>
                            <w:spacing w:before="40"/>
                          </w:pPr>
                          <w:fldSimple w:instr=" DOCPROPERTY  Subject  \* MERGEFORMAT ">
                            <w:r w:rsidR="00D31E43">
                              <w:t>CPC00765</w:t>
                            </w:r>
                          </w:fldSimple>
                          <w:r w:rsidR="00CE1BAD">
                            <w:t xml:space="preserve"> </w:t>
                          </w:r>
                        </w:p>
                        <w:p w:rsidR="002A0E87" w:rsidRPr="005A342F" w:rsidRDefault="00FD46D7" w:rsidP="007E327F">
                          <w:pPr>
                            <w:pStyle w:val="Footer"/>
                            <w:spacing w:before="40"/>
                          </w:pPr>
                          <w:fldSimple w:instr=" DOCPROPERTY  Title  \* MERGEFORMAT ">
                            <w:r w:rsidR="00D31E43">
                              <w:t>CP Consultation Questions</w:t>
                            </w:r>
                          </w:fldSimple>
                        </w:p>
                      </w:tc>
                    </w:tr>
                    <w:tr w:rsidR="002A0E87">
                      <w:trPr>
                        <w:trHeight w:val="340"/>
                      </w:trPr>
                      <w:tc>
                        <w:tcPr>
                          <w:tcW w:w="2156" w:type="dxa"/>
                          <w:vAlign w:val="center"/>
                        </w:tcPr>
                        <w:p w:rsidR="002A0E87" w:rsidRPr="006C2760" w:rsidRDefault="00FD46D7" w:rsidP="006C2760">
                          <w:pPr>
                            <w:pStyle w:val="Footer"/>
                          </w:pPr>
                          <w:fldSimple w:instr=" DOCPROPERTY  Date  \* MERGEFORMAT ">
                            <w:r w:rsidR="00D31E43">
                              <w:t>1 April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31E4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C2A">
                            <w:rPr>
                              <w:noProof/>
                            </w:rPr>
                            <w:t>1</w:t>
                          </w:r>
                          <w:r w:rsidRPr="006C2760">
                            <w:fldChar w:fldCharType="end"/>
                          </w:r>
                          <w:r w:rsidRPr="006C2760">
                            <w:t xml:space="preserve"> of </w:t>
                          </w:r>
                          <w:r w:rsidR="003A3C2A">
                            <w:fldChar w:fldCharType="begin"/>
                          </w:r>
                          <w:r w:rsidR="003A3C2A">
                            <w:instrText xml:space="preserve"> NUMPAGES </w:instrText>
                          </w:r>
                          <w:r w:rsidR="003A3C2A">
                            <w:fldChar w:fldCharType="separate"/>
                          </w:r>
                          <w:r w:rsidR="003A3C2A">
                            <w:rPr>
                              <w:noProof/>
                            </w:rPr>
                            <w:t>4</w:t>
                          </w:r>
                          <w:r w:rsidR="003A3C2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A3C2A">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E43" w:rsidRDefault="00D31E43">
      <w:r>
        <w:separator/>
      </w:r>
    </w:p>
  </w:footnote>
  <w:footnote w:type="continuationSeparator" w:id="0">
    <w:p w:rsidR="00D31E43" w:rsidRDefault="00D31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9BA4137" wp14:editId="49649C2B">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6B40FF" w:rsidP="007C7982">
    <w:pPr>
      <w:pStyle w:val="BodyText"/>
    </w:pPr>
    <w:r>
      <w:rPr>
        <w:noProof/>
      </w:rPr>
      <w:drawing>
        <wp:anchor distT="0" distB="0" distL="114300" distR="114300" simplePos="0" relativeHeight="251664384" behindDoc="0" locked="0" layoutInCell="1" allowOverlap="1" wp14:anchorId="33C7F883" wp14:editId="199579BB">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43"/>
    <w:rsid w:val="0000369D"/>
    <w:rsid w:val="00003B9E"/>
    <w:rsid w:val="0001303D"/>
    <w:rsid w:val="00013179"/>
    <w:rsid w:val="00016A1B"/>
    <w:rsid w:val="00016D3D"/>
    <w:rsid w:val="000205A9"/>
    <w:rsid w:val="00025373"/>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87525"/>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B463C"/>
    <w:rsid w:val="001C6CAE"/>
    <w:rsid w:val="001C74F0"/>
    <w:rsid w:val="001C7EAB"/>
    <w:rsid w:val="001D18C0"/>
    <w:rsid w:val="001D38B0"/>
    <w:rsid w:val="001D3976"/>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3C2A"/>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7587"/>
    <w:rsid w:val="00677C79"/>
    <w:rsid w:val="00684238"/>
    <w:rsid w:val="00691C00"/>
    <w:rsid w:val="006B1B74"/>
    <w:rsid w:val="006B26F0"/>
    <w:rsid w:val="006B40FF"/>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44D1"/>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117E"/>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674F"/>
    <w:rsid w:val="00930C1A"/>
    <w:rsid w:val="00953570"/>
    <w:rsid w:val="009545CA"/>
    <w:rsid w:val="00955B2C"/>
    <w:rsid w:val="00961040"/>
    <w:rsid w:val="0096132C"/>
    <w:rsid w:val="00966FA1"/>
    <w:rsid w:val="0096737C"/>
    <w:rsid w:val="00970B0C"/>
    <w:rsid w:val="00983669"/>
    <w:rsid w:val="009837FF"/>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1E43"/>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3F7"/>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D46D7"/>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21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C%20-%20Collated%20CPC%20Response%20Form\CPCXXXXX%20-%20Collated%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CPCXXXXX - Collated Response Form vX.X.dotx</Template>
  <TotalTime>6</TotalTime>
  <Pages>4</Pages>
  <Words>545</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CP1460 CP Consultation Questions</vt:lpstr>
    </vt:vector>
  </TitlesOfParts>
  <Company/>
  <LinksUpToDate>false</LinksUpToDate>
  <CharactersWithSpaces>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CP1460 CP Consultation Questions</dc:title>
  <dc:subject>CP1460 CP Consultation Questions</dc:subject>
  <dc:creator>Simon Fox-Mella</dc:creator>
  <cp:keywords>CP1460 CP Consultation Questions</cp:keywords>
  <cp:lastModifiedBy>Simon Fox-Mella</cp:lastModifiedBy>
  <cp:revision>3</cp:revision>
  <cp:lastPrinted>2008-12-17T17:35:00Z</cp:lastPrinted>
  <dcterms:created xsi:type="dcterms:W3CDTF">2016-04-01T08:14:00Z</dcterms:created>
  <dcterms:modified xsi:type="dcterms:W3CDTF">2016-04-01T15:07:00Z</dcterms:modified>
  <cp:category>CP1460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CPC00765</vt:lpwstr>
  </property>
  <property fmtid="{D5CDD505-2E9C-101B-9397-08002B2CF9AE}" pid="4" name="Date">
    <vt:lpwstr>1 April 2016</vt:lpwstr>
  </property>
  <property fmtid="{D5CDD505-2E9C-101B-9397-08002B2CF9AE}" pid="5" name="Version">
    <vt:lpwstr>1.0</vt:lpwstr>
  </property>
</Properties>
</file>